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08E38" w14:textId="77777777" w:rsidR="003B3C44" w:rsidRDefault="003B3C44" w:rsidP="003B3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ALDYNGTON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fl.1402-1416)</w:t>
      </w:r>
    </w:p>
    <w:p w14:paraId="3C5D0483" w14:textId="77777777" w:rsidR="003B3C44" w:rsidRDefault="003B3C44" w:rsidP="003B3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Lanteglos</w:t>
      </w:r>
      <w:proofErr w:type="spellEnd"/>
      <w:r>
        <w:rPr>
          <w:rFonts w:cs="Times New Roman"/>
          <w:szCs w:val="24"/>
        </w:rPr>
        <w:t>, Cornwall.</w:t>
      </w:r>
    </w:p>
    <w:p w14:paraId="5782ED54" w14:textId="77777777" w:rsidR="003B3C44" w:rsidRDefault="003B3C44" w:rsidP="003B3C44">
      <w:pPr>
        <w:pStyle w:val="NoSpacing"/>
        <w:rPr>
          <w:rFonts w:cs="Times New Roman"/>
          <w:szCs w:val="24"/>
        </w:rPr>
      </w:pPr>
    </w:p>
    <w:p w14:paraId="54D7A441" w14:textId="77777777" w:rsidR="003B3C44" w:rsidRDefault="003B3C44" w:rsidP="003B3C44">
      <w:pPr>
        <w:pStyle w:val="NoSpacing"/>
        <w:rPr>
          <w:rFonts w:cs="Times New Roman"/>
          <w:szCs w:val="24"/>
        </w:rPr>
      </w:pPr>
    </w:p>
    <w:p w14:paraId="6FC52B4D" w14:textId="77777777" w:rsidR="003B3C44" w:rsidRDefault="003B3C44" w:rsidP="003B3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1402</w:t>
      </w:r>
      <w:r>
        <w:rPr>
          <w:rFonts w:cs="Times New Roman"/>
          <w:szCs w:val="24"/>
        </w:rPr>
        <w:tab/>
        <w:t>He became Rector.</w:t>
      </w:r>
    </w:p>
    <w:p w14:paraId="7A1B1311" w14:textId="77777777" w:rsidR="003B3C44" w:rsidRDefault="003B3C44" w:rsidP="003B3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2E49">
          <w:rPr>
            <w:rStyle w:val="Hyperlink"/>
            <w:rFonts w:cs="Times New Roman"/>
            <w:szCs w:val="24"/>
          </w:rPr>
          <w:t>https://sites.google.com/site/lanteglosandhelstone/the-church-of-julitta/rectors</w:t>
        </w:r>
      </w:hyperlink>
      <w:r>
        <w:rPr>
          <w:rFonts w:cs="Times New Roman"/>
          <w:szCs w:val="24"/>
        </w:rPr>
        <w:t xml:space="preserve"> )</w:t>
      </w:r>
    </w:p>
    <w:p w14:paraId="7BB77B2B" w14:textId="77777777" w:rsidR="003B3C44" w:rsidRDefault="003B3C44" w:rsidP="003B3C44">
      <w:pPr>
        <w:pStyle w:val="NoSpacing"/>
        <w:rPr>
          <w:rFonts w:cs="Times New Roman"/>
          <w:szCs w:val="24"/>
        </w:rPr>
      </w:pPr>
    </w:p>
    <w:p w14:paraId="48FD1489" w14:textId="77777777" w:rsidR="003B3C44" w:rsidRDefault="003B3C44" w:rsidP="003B3C44">
      <w:pPr>
        <w:pStyle w:val="NoSpacing"/>
        <w:rPr>
          <w:rFonts w:cs="Times New Roman"/>
          <w:szCs w:val="24"/>
        </w:rPr>
      </w:pPr>
    </w:p>
    <w:p w14:paraId="3009A59C" w14:textId="77777777" w:rsidR="003B3C44" w:rsidRDefault="003B3C44" w:rsidP="003B3C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July 2024</w:t>
      </w:r>
    </w:p>
    <w:p w14:paraId="68CB05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99927" w14:textId="77777777" w:rsidR="003B3C44" w:rsidRDefault="003B3C44" w:rsidP="009139A6">
      <w:r>
        <w:separator/>
      </w:r>
    </w:p>
  </w:endnote>
  <w:endnote w:type="continuationSeparator" w:id="0">
    <w:p w14:paraId="15AA7436" w14:textId="77777777" w:rsidR="003B3C44" w:rsidRDefault="003B3C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24E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B8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98E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4020C" w14:textId="77777777" w:rsidR="003B3C44" w:rsidRDefault="003B3C44" w:rsidP="009139A6">
      <w:r>
        <w:separator/>
      </w:r>
    </w:p>
  </w:footnote>
  <w:footnote w:type="continuationSeparator" w:id="0">
    <w:p w14:paraId="51C90045" w14:textId="77777777" w:rsidR="003B3C44" w:rsidRDefault="003B3C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489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8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AF0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44"/>
    <w:rsid w:val="000666E0"/>
    <w:rsid w:val="002510B7"/>
    <w:rsid w:val="00270799"/>
    <w:rsid w:val="003B3C44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49E14"/>
  <w15:chartTrackingRefBased/>
  <w15:docId w15:val="{A4D47B33-1BB8-4608-BB42-F55E24E0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3C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tes.google.com/site/lanteglosandhelstone/the-church-of-julitta/recto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2024-07-09T12:47:00Z</dcterms:created>
  <dcterms:modified xsi:type="dcterms:W3CDTF">2024-07-09T12:48:00Z</dcterms:modified>
</cp:coreProperties>
</file>